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92EB4" w14:textId="05CFAEF6" w:rsidR="00D37C0A" w:rsidRDefault="00D37C0A" w:rsidP="00D37C0A">
      <w:pPr>
        <w:pStyle w:val="NoSpacing"/>
      </w:pPr>
      <w:r>
        <w:rPr>
          <w:u w:val="single"/>
        </w:rPr>
        <w:t>William CRAW</w:t>
      </w:r>
      <w:r>
        <w:t xml:space="preserve">       </w:t>
      </w:r>
      <w:r>
        <w:t>(fl.1</w:t>
      </w:r>
      <w:r>
        <w:t>431-6</w:t>
      </w:r>
      <w:r>
        <w:t>)</w:t>
      </w:r>
    </w:p>
    <w:p w14:paraId="7FE1748C" w14:textId="77777777" w:rsidR="00D37C0A" w:rsidRDefault="00D37C0A" w:rsidP="00D37C0A">
      <w:pPr>
        <w:pStyle w:val="NoSpacing"/>
      </w:pPr>
      <w:r>
        <w:t xml:space="preserve">Vicar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St.Peters</w:t>
      </w:r>
      <w:proofErr w:type="spellEnd"/>
      <w:r>
        <w:t>, Norfolk.</w:t>
      </w:r>
    </w:p>
    <w:p w14:paraId="074111CE" w14:textId="77777777" w:rsidR="00D37C0A" w:rsidRDefault="00D37C0A" w:rsidP="00D37C0A">
      <w:pPr>
        <w:pStyle w:val="NoSpacing"/>
      </w:pPr>
    </w:p>
    <w:p w14:paraId="6654B186" w14:textId="77777777" w:rsidR="00D37C0A" w:rsidRDefault="00D37C0A" w:rsidP="00D37C0A">
      <w:pPr>
        <w:pStyle w:val="NoSpacing"/>
      </w:pPr>
    </w:p>
    <w:p w14:paraId="5A2B4987" w14:textId="5020C275" w:rsidR="00D37C0A" w:rsidRDefault="00D37C0A" w:rsidP="00D37C0A">
      <w:pPr>
        <w:pStyle w:val="NoSpacing"/>
      </w:pPr>
      <w:r>
        <w:tab/>
        <w:t>1</w:t>
      </w:r>
      <w:r>
        <w:t>431</w:t>
      </w:r>
      <w:bookmarkStart w:id="0" w:name="_GoBack"/>
      <w:bookmarkEnd w:id="0"/>
      <w:r>
        <w:tab/>
        <w:t>He became Vicar.</w:t>
      </w:r>
    </w:p>
    <w:p w14:paraId="49B0B6CE" w14:textId="77777777" w:rsidR="00D37C0A" w:rsidRDefault="00D37C0A" w:rsidP="00D37C0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Peter's 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183-186.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http://www.british-history.ac.uk/topographical-hist-norfolk/vol9/pp183-186 [accessed 5 August 2019]. </w:t>
      </w:r>
      <w:r>
        <w:rPr>
          <w:color w:val="333333"/>
          <w:shd w:val="clear" w:color="auto" w:fill="FFFFFF"/>
        </w:rPr>
        <w:t>)</w:t>
      </w:r>
    </w:p>
    <w:p w14:paraId="1B61D2DB" w14:textId="77777777" w:rsidR="00D37C0A" w:rsidRDefault="00D37C0A" w:rsidP="00D37C0A">
      <w:pPr>
        <w:pStyle w:val="NoSpacing"/>
        <w:rPr>
          <w:color w:val="333333"/>
          <w:shd w:val="clear" w:color="auto" w:fill="FFFFFF"/>
        </w:rPr>
      </w:pPr>
    </w:p>
    <w:p w14:paraId="12E2E31E" w14:textId="77777777" w:rsidR="00D37C0A" w:rsidRDefault="00D37C0A" w:rsidP="00D37C0A">
      <w:pPr>
        <w:pStyle w:val="NoSpacing"/>
        <w:rPr>
          <w:color w:val="333333"/>
          <w:shd w:val="clear" w:color="auto" w:fill="FFFFFF"/>
        </w:rPr>
      </w:pPr>
    </w:p>
    <w:p w14:paraId="252FBB49" w14:textId="77777777" w:rsidR="00D37C0A" w:rsidRPr="00507C1B" w:rsidRDefault="00D37C0A" w:rsidP="00D37C0A">
      <w:pPr>
        <w:pStyle w:val="NoSpacing"/>
      </w:pPr>
      <w:r>
        <w:rPr>
          <w:color w:val="333333"/>
          <w:shd w:val="clear" w:color="auto" w:fill="FFFFFF"/>
        </w:rPr>
        <w:t>5 August 2019</w:t>
      </w:r>
    </w:p>
    <w:p w14:paraId="6456CCBC" w14:textId="2FB0D49C" w:rsidR="006B2F86" w:rsidRPr="00D37C0A" w:rsidRDefault="00B65C10" w:rsidP="00E71FC3">
      <w:pPr>
        <w:pStyle w:val="NoSpacing"/>
      </w:pPr>
    </w:p>
    <w:sectPr w:rsidR="006B2F86" w:rsidRPr="00D37C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E8BD8" w14:textId="77777777" w:rsidR="00D37C0A" w:rsidRDefault="00D37C0A" w:rsidP="00E71FC3">
      <w:pPr>
        <w:spacing w:after="0" w:line="240" w:lineRule="auto"/>
      </w:pPr>
      <w:r>
        <w:separator/>
      </w:r>
    </w:p>
  </w:endnote>
  <w:endnote w:type="continuationSeparator" w:id="0">
    <w:p w14:paraId="13EC0EAF" w14:textId="77777777" w:rsidR="00D37C0A" w:rsidRDefault="00D37C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E68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897D4" w14:textId="77777777" w:rsidR="00D37C0A" w:rsidRDefault="00D37C0A" w:rsidP="00E71FC3">
      <w:pPr>
        <w:spacing w:after="0" w:line="240" w:lineRule="auto"/>
      </w:pPr>
      <w:r>
        <w:separator/>
      </w:r>
    </w:p>
  </w:footnote>
  <w:footnote w:type="continuationSeparator" w:id="0">
    <w:p w14:paraId="0C6533B5" w14:textId="77777777" w:rsidR="00D37C0A" w:rsidRDefault="00D37C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C0A"/>
    <w:rsid w:val="001A7C09"/>
    <w:rsid w:val="00577BD5"/>
    <w:rsid w:val="00656CBA"/>
    <w:rsid w:val="006A1F77"/>
    <w:rsid w:val="00733BE7"/>
    <w:rsid w:val="00AB52E8"/>
    <w:rsid w:val="00B16D3F"/>
    <w:rsid w:val="00BB41AC"/>
    <w:rsid w:val="00D37C0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C3179"/>
  <w15:chartTrackingRefBased/>
  <w15:docId w15:val="{C7639C25-4315-4FDE-92BB-96CCD80E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D37C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2019-08-05T13:27:00Z</dcterms:created>
  <dcterms:modified xsi:type="dcterms:W3CDTF">2019-08-05T13:29:00Z</dcterms:modified>
</cp:coreProperties>
</file>